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Louth and Horncastle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Louth and Horncastle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Louth and Horncastle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Louth and Horncastle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Louth and Horncastle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Louth and Horncastle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Louth and Horncastle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Louth and Horncastle is estimated to be </w:t>
      </w:r>
      <w:r w:rsidRPr="00773DF7">
        <w:rPr>
          <w:rFonts w:ascii="Libre Franklin Light" w:eastAsia="Times New Roman" w:hAnsi="Libre Franklin Light" w:cs="Calibri Light"/>
          <w:b/>
          <w:bCs/>
          <w:color w:val="C45911" w:themeColor="accent2" w:themeShade="BF"/>
        </w:rPr>
        <w:t xml:space="preserve">£743,008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Louth and Horncastle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Louth and Horncastle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Louth and Horncastle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Louth and Horncastle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outh and Horncast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Louth and Horncastle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outh and Horncast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Louth and Horncastle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Louth and Horncastle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outh and Horncast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Louth and Horncastle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Louth and Horncastle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Louth and Horncastle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Louth and Horncastle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Louth and Horncastle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Louth and Horncastle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£743,008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Louth and Horncastle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£250,284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£17,929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£448,405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£743,008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Louth and Horncastle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Louth and Horncastle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Louth and Horncastle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Louth and Horncastle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Louth and Horncastle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Louth and Horncastle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Louth and Horncastle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Louth and Horncastle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Louth and Horncastle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Louth and Horncastle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Louth and Horncastle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Louth and Horncastle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4A86B22-D1C6-4472-9B17-79477FF56C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